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C0865" w14:textId="77777777" w:rsidR="00674806" w:rsidRDefault="00674806" w:rsidP="006748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MEDE</w:t>
      </w:r>
      <w:r>
        <w:rPr>
          <w:rFonts w:cs="Times New Roman"/>
          <w:szCs w:val="24"/>
        </w:rPr>
        <w:t xml:space="preserve">       (d.1491)</w:t>
      </w:r>
    </w:p>
    <w:p w14:paraId="556AF5B0" w14:textId="77777777" w:rsidR="00674806" w:rsidRDefault="00674806" w:rsidP="006748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Bristol.</w:t>
      </w:r>
    </w:p>
    <w:p w14:paraId="03604977" w14:textId="77777777" w:rsidR="00674806" w:rsidRDefault="00674806" w:rsidP="00674806">
      <w:pPr>
        <w:pStyle w:val="NoSpacing"/>
        <w:rPr>
          <w:rFonts w:cs="Times New Roman"/>
          <w:szCs w:val="24"/>
        </w:rPr>
      </w:pPr>
    </w:p>
    <w:p w14:paraId="1FEF1C9F" w14:textId="77777777" w:rsidR="00674806" w:rsidRDefault="00674806" w:rsidP="00674806">
      <w:pPr>
        <w:pStyle w:val="NoSpacing"/>
        <w:rPr>
          <w:rFonts w:cs="Times New Roman"/>
          <w:szCs w:val="24"/>
        </w:rPr>
      </w:pPr>
    </w:p>
    <w:p w14:paraId="3329B0B1" w14:textId="77777777" w:rsidR="00674806" w:rsidRDefault="00674806" w:rsidP="006748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Philip Mede and his wife, Isabel.</w:t>
      </w:r>
    </w:p>
    <w:p w14:paraId="616C413A" w14:textId="77777777" w:rsidR="00674806" w:rsidRDefault="00674806" w:rsidP="006748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(“Late Medieval Bristol, Time Space and Power” by Peter Fleming published  </w:t>
      </w:r>
    </w:p>
    <w:p w14:paraId="110F407D" w14:textId="77777777" w:rsidR="00674806" w:rsidRDefault="00674806" w:rsidP="006748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in 2024 by the Yorkist History Trust p.96)</w:t>
      </w:r>
    </w:p>
    <w:p w14:paraId="1129BCE7" w14:textId="77777777" w:rsidR="00674806" w:rsidRDefault="00674806" w:rsidP="006748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Wives:   Elizabeth and Anne, both of whom predeceased him.   (ibid.)</w:t>
      </w:r>
    </w:p>
    <w:p w14:paraId="094093F5" w14:textId="77777777" w:rsidR="00674806" w:rsidRDefault="00674806" w:rsidP="00674806">
      <w:pPr>
        <w:pStyle w:val="NoSpacing"/>
        <w:rPr>
          <w:rFonts w:cs="Times New Roman"/>
          <w:szCs w:val="24"/>
        </w:rPr>
      </w:pPr>
    </w:p>
    <w:p w14:paraId="0D78CDA9" w14:textId="77777777" w:rsidR="00674806" w:rsidRDefault="00674806" w:rsidP="00674806">
      <w:pPr>
        <w:pStyle w:val="NoSpacing"/>
        <w:rPr>
          <w:rFonts w:cs="Times New Roman"/>
          <w:szCs w:val="24"/>
        </w:rPr>
      </w:pPr>
    </w:p>
    <w:p w14:paraId="6E7693F3" w14:textId="77777777" w:rsidR="00674806" w:rsidRDefault="00674806" w:rsidP="0067480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July 2025</w:t>
      </w:r>
    </w:p>
    <w:p w14:paraId="4D7717C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F55F7" w14:textId="77777777" w:rsidR="00674806" w:rsidRDefault="00674806" w:rsidP="009139A6">
      <w:r>
        <w:separator/>
      </w:r>
    </w:p>
  </w:endnote>
  <w:endnote w:type="continuationSeparator" w:id="0">
    <w:p w14:paraId="394E5132" w14:textId="77777777" w:rsidR="00674806" w:rsidRDefault="006748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067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1C4D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F66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9408A" w14:textId="77777777" w:rsidR="00674806" w:rsidRDefault="00674806" w:rsidP="009139A6">
      <w:r>
        <w:separator/>
      </w:r>
    </w:p>
  </w:footnote>
  <w:footnote w:type="continuationSeparator" w:id="0">
    <w:p w14:paraId="5FC78C47" w14:textId="77777777" w:rsidR="00674806" w:rsidRDefault="006748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744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F21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9FCE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806"/>
    <w:rsid w:val="000666E0"/>
    <w:rsid w:val="000905E1"/>
    <w:rsid w:val="000A2E7A"/>
    <w:rsid w:val="001307AC"/>
    <w:rsid w:val="00190DFA"/>
    <w:rsid w:val="002510B7"/>
    <w:rsid w:val="00270799"/>
    <w:rsid w:val="002737D5"/>
    <w:rsid w:val="00357E4A"/>
    <w:rsid w:val="005C130B"/>
    <w:rsid w:val="00674806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C1F1F"/>
  <w15:chartTrackingRefBased/>
  <w15:docId w15:val="{D2234FB3-305E-4E8D-BC4A-9EEE7C41D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2025-07-06T20:15:00Z</dcterms:created>
  <dcterms:modified xsi:type="dcterms:W3CDTF">2025-07-06T20:16:00Z</dcterms:modified>
</cp:coreProperties>
</file>